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0D156" w14:textId="77777777" w:rsidR="00855D96" w:rsidRPr="00EE174C" w:rsidRDefault="00855D96" w:rsidP="00855D9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</w:p>
    <w:p w14:paraId="2BCBB5B2" w14:textId="77777777" w:rsidR="00855D96" w:rsidRPr="00855D96" w:rsidRDefault="00855D96" w:rsidP="00855D96">
      <w:pPr>
        <w:spacing w:after="0" w:line="240" w:lineRule="auto"/>
        <w:rPr>
          <w:rFonts w:ascii="Poppins" w:eastAsia="Times New Roman" w:hAnsi="Poppins" w:cs="Poppins"/>
          <w:b/>
          <w:bCs/>
          <w:color w:val="000000"/>
          <w:sz w:val="20"/>
          <w:szCs w:val="20"/>
          <w:lang w:eastAsia="pl-PL"/>
        </w:rPr>
      </w:pPr>
      <w:bookmarkStart w:id="0" w:name="_Hlk26427209"/>
      <w:r w:rsidRPr="00855D96">
        <w:rPr>
          <w:rFonts w:ascii="Poppins" w:eastAsia="Times New Roman" w:hAnsi="Poppins" w:cs="Poppins"/>
          <w:b/>
          <w:bCs/>
          <w:color w:val="000000"/>
          <w:sz w:val="20"/>
          <w:szCs w:val="20"/>
          <w:lang w:eastAsia="pl-PL"/>
        </w:rPr>
        <w:t xml:space="preserve">WYKAZ BUDYNKÓW MIESZKALNYCH 100% GMINY ADMINISTROWANYCH PRZEZ  ADM Nr 5 </w:t>
      </w:r>
    </w:p>
    <w:p w14:paraId="41064541" w14:textId="77777777" w:rsidR="00855D96" w:rsidRPr="00855D96" w:rsidRDefault="00855D96" w:rsidP="00855D96">
      <w:pPr>
        <w:rPr>
          <w:rFonts w:ascii="Poppins" w:hAnsi="Poppins" w:cs="Poppins"/>
          <w:b/>
          <w:sz w:val="20"/>
          <w:szCs w:val="20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4543"/>
        <w:gridCol w:w="1985"/>
        <w:gridCol w:w="2126"/>
      </w:tblGrid>
      <w:tr w:rsidR="00855D96" w:rsidRPr="00855D96" w14:paraId="0B66CBFB" w14:textId="77777777" w:rsidTr="0082165C">
        <w:trPr>
          <w:trHeight w:val="66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9BB56B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B8570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Adres nieruchomości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8B030A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Nr nieruch.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05918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Rok oddania budynku do użytku</w:t>
            </w:r>
          </w:p>
        </w:tc>
      </w:tr>
      <w:tr w:rsidR="00855D96" w:rsidRPr="00855D96" w14:paraId="0B459C2C" w14:textId="77777777" w:rsidTr="0082165C">
        <w:trPr>
          <w:trHeight w:val="544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AC22FF" w14:textId="77777777" w:rsidR="00855D96" w:rsidRPr="00855D96" w:rsidRDefault="00855D96" w:rsidP="0082165C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736B3" w14:textId="77777777" w:rsidR="00855D96" w:rsidRPr="00855D96" w:rsidRDefault="00855D96" w:rsidP="0082165C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8A555C" w14:textId="77777777" w:rsidR="00855D96" w:rsidRPr="00855D96" w:rsidRDefault="00855D96" w:rsidP="0082165C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97D37" w14:textId="77777777" w:rsidR="00855D96" w:rsidRPr="00855D96" w:rsidRDefault="00855D96" w:rsidP="0082165C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</w:p>
        </w:tc>
      </w:tr>
      <w:tr w:rsidR="00855D96" w:rsidRPr="00855D96" w14:paraId="71DAB423" w14:textId="77777777" w:rsidTr="00855D96">
        <w:trPr>
          <w:trHeight w:val="509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84FAC3" w14:textId="77777777" w:rsidR="00855D96" w:rsidRPr="00855D96" w:rsidRDefault="00855D96" w:rsidP="0082165C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94B5D9" w14:textId="77777777" w:rsidR="00855D96" w:rsidRPr="00855D96" w:rsidRDefault="00855D96" w:rsidP="0082165C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129B7" w14:textId="77777777" w:rsidR="00855D96" w:rsidRPr="00855D96" w:rsidRDefault="00855D96" w:rsidP="0082165C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7A09E6" w14:textId="77777777" w:rsidR="00855D96" w:rsidRPr="00855D96" w:rsidRDefault="00855D96" w:rsidP="0082165C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</w:p>
        </w:tc>
      </w:tr>
      <w:tr w:rsidR="00855D96" w:rsidRPr="00855D96" w14:paraId="2758DD50" w14:textId="77777777" w:rsidTr="0082165C">
        <w:trPr>
          <w:trHeight w:val="402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1ECFF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DF370" w14:textId="77777777" w:rsidR="00855D96" w:rsidRPr="00855D96" w:rsidRDefault="00855D96" w:rsidP="0082165C">
            <w:pPr>
              <w:spacing w:after="0" w:line="240" w:lineRule="auto"/>
              <w:ind w:firstLineChars="100" w:firstLine="20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 xml:space="preserve">Sikorskiego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F2D2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21AE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1892</w:t>
            </w:r>
          </w:p>
        </w:tc>
      </w:tr>
      <w:tr w:rsidR="00855D96" w:rsidRPr="00855D96" w14:paraId="647BC0F1" w14:textId="77777777" w:rsidTr="0082165C">
        <w:trPr>
          <w:trHeight w:val="402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F1C62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098AC" w14:textId="77777777" w:rsidR="00855D96" w:rsidRPr="00855D96" w:rsidRDefault="00855D96" w:rsidP="0082165C">
            <w:pPr>
              <w:spacing w:after="0" w:line="240" w:lineRule="auto"/>
              <w:ind w:firstLineChars="100" w:firstLine="20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 xml:space="preserve">Sikorskiego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DB362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9996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1892</w:t>
            </w:r>
          </w:p>
        </w:tc>
      </w:tr>
      <w:tr w:rsidR="00855D96" w:rsidRPr="00855D96" w14:paraId="7D715A0D" w14:textId="77777777" w:rsidTr="0082165C">
        <w:trPr>
          <w:trHeight w:val="402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5D941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C8E8B" w14:textId="77777777" w:rsidR="00855D96" w:rsidRPr="00855D96" w:rsidRDefault="00855D96" w:rsidP="0082165C">
            <w:pPr>
              <w:spacing w:after="0" w:line="240" w:lineRule="auto"/>
              <w:ind w:firstLineChars="100" w:firstLine="20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 xml:space="preserve">Sikorskiego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551E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4BF2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1892</w:t>
            </w:r>
          </w:p>
        </w:tc>
      </w:tr>
      <w:tr w:rsidR="00855D96" w:rsidRPr="00855D96" w14:paraId="258C738A" w14:textId="77777777" w:rsidTr="0082165C">
        <w:trPr>
          <w:trHeight w:val="402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8AE72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F97E" w14:textId="77777777" w:rsidR="00855D96" w:rsidRPr="00855D96" w:rsidRDefault="00855D96" w:rsidP="0082165C">
            <w:pPr>
              <w:spacing w:after="0" w:line="240" w:lineRule="auto"/>
              <w:ind w:firstLineChars="100" w:firstLine="20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 xml:space="preserve">Sikorskiego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84BD0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454D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1893</w:t>
            </w:r>
          </w:p>
        </w:tc>
      </w:tr>
      <w:tr w:rsidR="00855D96" w:rsidRPr="00855D96" w14:paraId="2CC26829" w14:textId="77777777" w:rsidTr="0082165C">
        <w:trPr>
          <w:trHeight w:val="402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94370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CC0B" w14:textId="77777777" w:rsidR="00855D96" w:rsidRPr="00855D96" w:rsidRDefault="00855D96" w:rsidP="0082165C">
            <w:pPr>
              <w:spacing w:after="0" w:line="240" w:lineRule="auto"/>
              <w:ind w:firstLineChars="100" w:firstLine="20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 xml:space="preserve">Sikorskiego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CB038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10F3C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1893</w:t>
            </w:r>
          </w:p>
        </w:tc>
      </w:tr>
      <w:tr w:rsidR="00855D96" w:rsidRPr="00855D96" w14:paraId="0737D20D" w14:textId="77777777" w:rsidTr="0082165C">
        <w:trPr>
          <w:trHeight w:val="402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2ADEF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76C8" w14:textId="77777777" w:rsidR="00855D96" w:rsidRPr="00855D96" w:rsidRDefault="00855D96" w:rsidP="0082165C">
            <w:pPr>
              <w:spacing w:after="0" w:line="240" w:lineRule="auto"/>
              <w:ind w:firstLineChars="100" w:firstLine="20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 xml:space="preserve">Sikorskiego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78AD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4A28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1892</w:t>
            </w:r>
          </w:p>
        </w:tc>
      </w:tr>
      <w:tr w:rsidR="00855D96" w:rsidRPr="00855D96" w14:paraId="293EB0C3" w14:textId="77777777" w:rsidTr="0082165C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F765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C99C9" w14:textId="77777777" w:rsidR="00855D96" w:rsidRPr="00855D96" w:rsidRDefault="00855D96" w:rsidP="0082165C">
            <w:pPr>
              <w:spacing w:after="0" w:line="240" w:lineRule="auto"/>
              <w:ind w:firstLineChars="100" w:firstLine="20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 xml:space="preserve">Sikorskiego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4816C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93-94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D811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1893</w:t>
            </w:r>
          </w:p>
        </w:tc>
      </w:tr>
      <w:tr w:rsidR="00855D96" w:rsidRPr="00855D96" w14:paraId="510C9338" w14:textId="77777777" w:rsidTr="0082165C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DF3C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FC0E" w14:textId="77777777" w:rsidR="00855D96" w:rsidRPr="00855D96" w:rsidRDefault="00855D96" w:rsidP="0082165C">
            <w:pPr>
              <w:spacing w:after="0" w:line="240" w:lineRule="auto"/>
              <w:ind w:firstLineChars="100" w:firstLine="20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 xml:space="preserve">Sikorskiego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7736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F0918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1892</w:t>
            </w:r>
          </w:p>
        </w:tc>
      </w:tr>
      <w:tr w:rsidR="00855D96" w:rsidRPr="00855D96" w14:paraId="256426C5" w14:textId="77777777" w:rsidTr="0082165C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89958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A22E" w14:textId="77777777" w:rsidR="00855D96" w:rsidRPr="00855D96" w:rsidRDefault="00855D96" w:rsidP="0082165C">
            <w:pPr>
              <w:spacing w:after="0" w:line="240" w:lineRule="auto"/>
              <w:ind w:firstLineChars="100" w:firstLine="20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 xml:space="preserve">Kopernika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970E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9 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8AD7A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1987</w:t>
            </w:r>
          </w:p>
        </w:tc>
      </w:tr>
      <w:tr w:rsidR="00855D96" w:rsidRPr="00855D96" w14:paraId="255888E2" w14:textId="77777777" w:rsidTr="0082165C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1A61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A14D" w14:textId="77777777" w:rsidR="00855D96" w:rsidRPr="00855D96" w:rsidRDefault="00855D96" w:rsidP="0082165C">
            <w:pPr>
              <w:spacing w:after="0" w:line="240" w:lineRule="auto"/>
              <w:ind w:firstLineChars="100" w:firstLine="20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 xml:space="preserve">Matejki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8EB4E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21-22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7CB21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1922</w:t>
            </w:r>
          </w:p>
        </w:tc>
      </w:tr>
      <w:tr w:rsidR="00855D96" w:rsidRPr="00855D96" w14:paraId="4BFD5FB4" w14:textId="77777777" w:rsidTr="0082165C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FC0D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D502C" w14:textId="77777777" w:rsidR="00855D96" w:rsidRPr="00855D96" w:rsidRDefault="00855D96" w:rsidP="0082165C">
            <w:pPr>
              <w:spacing w:after="0" w:line="240" w:lineRule="auto"/>
              <w:ind w:firstLineChars="100" w:firstLine="20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 xml:space="preserve">Al.. Konstytucji 3 Maja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6C78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3122F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1904</w:t>
            </w:r>
          </w:p>
        </w:tc>
      </w:tr>
      <w:tr w:rsidR="00855D96" w:rsidRPr="00855D96" w14:paraId="38674D80" w14:textId="77777777" w:rsidTr="0082165C">
        <w:trPr>
          <w:trHeight w:val="342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52EF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6CCB" w14:textId="77777777" w:rsidR="00855D96" w:rsidRPr="00855D96" w:rsidRDefault="00855D96" w:rsidP="0082165C">
            <w:pPr>
              <w:spacing w:after="0" w:line="240" w:lineRule="auto"/>
              <w:ind w:firstLineChars="100" w:firstLine="20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 xml:space="preserve">Myśliborska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19D03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23 a-e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139E8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1934</w:t>
            </w:r>
          </w:p>
        </w:tc>
      </w:tr>
      <w:tr w:rsidR="00855D96" w:rsidRPr="00855D96" w14:paraId="7AB7E680" w14:textId="77777777" w:rsidTr="0082165C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507A1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2AD6A" w14:textId="77777777" w:rsidR="00855D96" w:rsidRPr="00855D96" w:rsidRDefault="00855D96" w:rsidP="0082165C">
            <w:pPr>
              <w:spacing w:after="0" w:line="240" w:lineRule="auto"/>
              <w:ind w:firstLineChars="100" w:firstLine="20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 xml:space="preserve">Złotego Smoka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39426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74B13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1940</w:t>
            </w:r>
          </w:p>
        </w:tc>
      </w:tr>
      <w:tr w:rsidR="00855D96" w:rsidRPr="00855D96" w14:paraId="1EB05FB3" w14:textId="77777777" w:rsidTr="0082165C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AB17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 xml:space="preserve">14. </w:t>
            </w:r>
          </w:p>
        </w:tc>
        <w:tc>
          <w:tcPr>
            <w:tcW w:w="4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A9574" w14:textId="77777777" w:rsidR="00855D96" w:rsidRPr="00855D96" w:rsidRDefault="00855D96" w:rsidP="0082165C">
            <w:pPr>
              <w:spacing w:after="0" w:line="240" w:lineRule="auto"/>
              <w:ind w:firstLineChars="100" w:firstLine="20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 xml:space="preserve">Rzeczna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465F9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8CB69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1930</w:t>
            </w:r>
          </w:p>
        </w:tc>
      </w:tr>
    </w:tbl>
    <w:p w14:paraId="6F5426B9" w14:textId="77777777" w:rsidR="00855D96" w:rsidRPr="00855D96" w:rsidRDefault="00855D96" w:rsidP="00855D96">
      <w:pPr>
        <w:rPr>
          <w:rFonts w:ascii="Poppins" w:hAnsi="Poppins" w:cs="Poppins"/>
          <w:sz w:val="20"/>
          <w:szCs w:val="20"/>
        </w:rPr>
      </w:pPr>
    </w:p>
    <w:p w14:paraId="0A5E791A" w14:textId="77777777" w:rsidR="00855D96" w:rsidRPr="00855D96" w:rsidRDefault="00855D96" w:rsidP="00855D96">
      <w:pPr>
        <w:spacing w:after="0" w:line="240" w:lineRule="auto"/>
        <w:rPr>
          <w:rFonts w:ascii="Poppins" w:eastAsia="Times New Roman" w:hAnsi="Poppins" w:cs="Poppins"/>
          <w:b/>
          <w:bCs/>
          <w:color w:val="000000"/>
          <w:sz w:val="20"/>
          <w:szCs w:val="20"/>
          <w:lang w:eastAsia="pl-PL"/>
        </w:rPr>
      </w:pPr>
      <w:r w:rsidRPr="00855D96">
        <w:rPr>
          <w:rFonts w:ascii="Poppins" w:eastAsia="Times New Roman" w:hAnsi="Poppins" w:cs="Poppins"/>
          <w:b/>
          <w:bCs/>
          <w:color w:val="000000"/>
          <w:sz w:val="20"/>
          <w:szCs w:val="20"/>
          <w:lang w:eastAsia="pl-PL"/>
        </w:rPr>
        <w:t xml:space="preserve">WYKAZ BUDYNKÓW NIEMIESZKALNYCH 100% GMINY ADMINISTROWANYCH PRZEZ  ADM Nr 5   </w:t>
      </w:r>
    </w:p>
    <w:p w14:paraId="65589184" w14:textId="77777777" w:rsidR="00855D96" w:rsidRPr="00855D96" w:rsidRDefault="00855D96" w:rsidP="00855D96">
      <w:pPr>
        <w:rPr>
          <w:rFonts w:ascii="Poppins" w:hAnsi="Poppins" w:cs="Poppins"/>
          <w:sz w:val="20"/>
          <w:szCs w:val="20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4"/>
        <w:gridCol w:w="4544"/>
        <w:gridCol w:w="1985"/>
        <w:gridCol w:w="2126"/>
      </w:tblGrid>
      <w:tr w:rsidR="00855D96" w:rsidRPr="00855D96" w14:paraId="2E253400" w14:textId="77777777" w:rsidTr="0082165C">
        <w:trPr>
          <w:trHeight w:val="660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36234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B11EB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Adres nieruchomości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9B6AF2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Nr nieruch.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628216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Rok oddania budynku do użytku</w:t>
            </w:r>
          </w:p>
        </w:tc>
      </w:tr>
      <w:tr w:rsidR="00855D96" w:rsidRPr="00855D96" w14:paraId="4E6D34ED" w14:textId="77777777" w:rsidTr="0082165C">
        <w:trPr>
          <w:trHeight w:val="544"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48ABB4" w14:textId="77777777" w:rsidR="00855D96" w:rsidRPr="00855D96" w:rsidRDefault="00855D96" w:rsidP="0082165C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F01213" w14:textId="77777777" w:rsidR="00855D96" w:rsidRPr="00855D96" w:rsidRDefault="00855D96" w:rsidP="0082165C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F23C24" w14:textId="77777777" w:rsidR="00855D96" w:rsidRPr="00855D96" w:rsidRDefault="00855D96" w:rsidP="0082165C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A17BC" w14:textId="77777777" w:rsidR="00855D96" w:rsidRPr="00855D96" w:rsidRDefault="00855D96" w:rsidP="0082165C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</w:p>
        </w:tc>
      </w:tr>
      <w:tr w:rsidR="00855D96" w:rsidRPr="00855D96" w14:paraId="591063AE" w14:textId="77777777" w:rsidTr="00855D96">
        <w:trPr>
          <w:trHeight w:val="509"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459B0" w14:textId="77777777" w:rsidR="00855D96" w:rsidRPr="00855D96" w:rsidRDefault="00855D96" w:rsidP="0082165C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19CDD" w14:textId="77777777" w:rsidR="00855D96" w:rsidRPr="00855D96" w:rsidRDefault="00855D96" w:rsidP="0082165C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BA1A6" w14:textId="77777777" w:rsidR="00855D96" w:rsidRPr="00855D96" w:rsidRDefault="00855D96" w:rsidP="0082165C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55590" w14:textId="77777777" w:rsidR="00855D96" w:rsidRPr="00855D96" w:rsidRDefault="00855D96" w:rsidP="0082165C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</w:p>
        </w:tc>
      </w:tr>
      <w:tr w:rsidR="00855D96" w:rsidRPr="00855D96" w14:paraId="37DF5AB8" w14:textId="77777777" w:rsidTr="0082165C">
        <w:trPr>
          <w:trHeight w:val="402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31D61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AC99C" w14:textId="77777777" w:rsidR="00855D96" w:rsidRPr="00855D96" w:rsidRDefault="00855D96" w:rsidP="0082165C">
            <w:pPr>
              <w:spacing w:after="0" w:line="240" w:lineRule="auto"/>
              <w:ind w:firstLineChars="100" w:firstLine="20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 xml:space="preserve">Słoneczna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486E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62a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866E0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1970</w:t>
            </w:r>
          </w:p>
        </w:tc>
      </w:tr>
      <w:tr w:rsidR="00855D96" w:rsidRPr="00855D96" w14:paraId="74113200" w14:textId="77777777" w:rsidTr="0082165C">
        <w:trPr>
          <w:trHeight w:val="402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194B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FA8E" w14:textId="77777777" w:rsidR="00855D96" w:rsidRPr="00855D96" w:rsidRDefault="00855D96" w:rsidP="0082165C">
            <w:pPr>
              <w:spacing w:after="0" w:line="240" w:lineRule="auto"/>
              <w:ind w:firstLineChars="100" w:firstLine="20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 xml:space="preserve">Gwiaździsta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0F26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4FE6C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1972</w:t>
            </w:r>
          </w:p>
        </w:tc>
      </w:tr>
      <w:tr w:rsidR="00855D96" w:rsidRPr="00855D96" w14:paraId="64FF160A" w14:textId="77777777" w:rsidTr="0082165C">
        <w:trPr>
          <w:trHeight w:val="402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80FC0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2C5C" w14:textId="77777777" w:rsidR="00855D96" w:rsidRPr="00855D96" w:rsidRDefault="00855D96" w:rsidP="0082165C">
            <w:pPr>
              <w:spacing w:after="0" w:line="240" w:lineRule="auto"/>
              <w:ind w:firstLineChars="100" w:firstLine="20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 xml:space="preserve">Baczyńskiego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D00A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EAF8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1981</w:t>
            </w:r>
          </w:p>
        </w:tc>
      </w:tr>
      <w:tr w:rsidR="00855D96" w:rsidRPr="00855D96" w14:paraId="2B242827" w14:textId="77777777" w:rsidTr="0082165C">
        <w:trPr>
          <w:trHeight w:val="402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77B1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lastRenderedPageBreak/>
              <w:t>4.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9705" w14:textId="77777777" w:rsidR="00855D96" w:rsidRPr="00855D96" w:rsidRDefault="00855D96" w:rsidP="0082165C">
            <w:pPr>
              <w:spacing w:after="0" w:line="240" w:lineRule="auto"/>
              <w:ind w:firstLineChars="100" w:firstLine="20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 xml:space="preserve">Gwiaździsta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F6CDC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03027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1975</w:t>
            </w:r>
          </w:p>
        </w:tc>
      </w:tr>
      <w:tr w:rsidR="00855D96" w:rsidRPr="00855D96" w14:paraId="26E65730" w14:textId="77777777" w:rsidTr="0082165C">
        <w:trPr>
          <w:trHeight w:val="484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52DCC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AA57B" w14:textId="77777777" w:rsidR="00855D96" w:rsidRPr="00855D96" w:rsidRDefault="00855D96" w:rsidP="0082165C">
            <w:pPr>
              <w:spacing w:after="0" w:line="240" w:lineRule="auto"/>
              <w:ind w:firstLineChars="100" w:firstLine="20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Małyszyńska</w:t>
            </w:r>
            <w:proofErr w:type="spellEnd"/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 xml:space="preserve"> 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2645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7DC96" w14:textId="77777777" w:rsidR="00855D96" w:rsidRPr="00855D96" w:rsidRDefault="00855D96" w:rsidP="0082165C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855D96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1990</w:t>
            </w:r>
          </w:p>
        </w:tc>
      </w:tr>
      <w:bookmarkEnd w:id="0"/>
    </w:tbl>
    <w:p w14:paraId="6DAB871B" w14:textId="77777777" w:rsidR="00855D96" w:rsidRPr="00EE174C" w:rsidRDefault="00855D96" w:rsidP="00855D96">
      <w:pPr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D036480" w14:textId="77777777" w:rsidR="00AC4FA7" w:rsidRPr="00AC4FA7" w:rsidRDefault="00AC4FA7" w:rsidP="00AC4FA7">
      <w:pPr>
        <w:spacing w:after="0" w:line="276" w:lineRule="auto"/>
        <w:rPr>
          <w:rFonts w:ascii="Poppins" w:hAnsi="Poppins" w:cs="Poppins"/>
        </w:rPr>
      </w:pPr>
    </w:p>
    <w:sectPr w:rsidR="00AC4FA7" w:rsidRPr="00AC4FA7" w:rsidSect="00AC4FA7">
      <w:footerReference w:type="default" r:id="rId6"/>
      <w:headerReference w:type="first" r:id="rId7"/>
      <w:footerReference w:type="firs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18B17" w14:textId="77777777" w:rsidR="00C92137" w:rsidRDefault="00C92137">
      <w:pPr>
        <w:spacing w:after="0" w:line="240" w:lineRule="auto"/>
      </w:pPr>
      <w:r>
        <w:separator/>
      </w:r>
    </w:p>
  </w:endnote>
  <w:endnote w:type="continuationSeparator" w:id="0">
    <w:p w14:paraId="6918CA61" w14:textId="77777777" w:rsidR="00C92137" w:rsidRDefault="00C92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6C708C5" w14:paraId="62C1DAA7" w14:textId="77777777" w:rsidTr="76C708C5">
      <w:trPr>
        <w:trHeight w:val="300"/>
      </w:trPr>
      <w:tc>
        <w:tcPr>
          <w:tcW w:w="3005" w:type="dxa"/>
        </w:tcPr>
        <w:p w14:paraId="573EFCCC" w14:textId="77777777" w:rsidR="76C708C5" w:rsidRDefault="76C708C5" w:rsidP="76C708C5">
          <w:pPr>
            <w:pStyle w:val="Nagwek"/>
            <w:ind w:left="-115"/>
          </w:pPr>
        </w:p>
      </w:tc>
      <w:tc>
        <w:tcPr>
          <w:tcW w:w="3005" w:type="dxa"/>
        </w:tcPr>
        <w:p w14:paraId="267500DE" w14:textId="77777777" w:rsidR="76C708C5" w:rsidRDefault="76C708C5" w:rsidP="76C708C5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6E5B0CDF" wp14:editId="3609BED3">
                <wp:extent cx="952500" cy="190500"/>
                <wp:effectExtent l="0" t="0" r="0" b="0"/>
                <wp:docPr id="1997815638" name="Obraz 19978156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71AF078F" w14:textId="77777777" w:rsidR="76C708C5" w:rsidRDefault="76C708C5" w:rsidP="76C708C5">
          <w:pPr>
            <w:pStyle w:val="Nagwek"/>
            <w:ind w:right="-115"/>
            <w:jc w:val="right"/>
          </w:pPr>
        </w:p>
      </w:tc>
    </w:tr>
  </w:tbl>
  <w:p w14:paraId="41EE337A" w14:textId="77777777" w:rsidR="76C708C5" w:rsidRDefault="76C708C5" w:rsidP="76C708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064F2A" w14:paraId="513F0F3A" w14:textId="77777777" w:rsidTr="004C1E03">
      <w:trPr>
        <w:trHeight w:val="300"/>
      </w:trPr>
      <w:tc>
        <w:tcPr>
          <w:tcW w:w="3005" w:type="dxa"/>
        </w:tcPr>
        <w:p w14:paraId="42798E31" w14:textId="77777777" w:rsidR="00064F2A" w:rsidRDefault="00064F2A" w:rsidP="00064F2A">
          <w:pPr>
            <w:pStyle w:val="Nagwek"/>
            <w:ind w:left="-115"/>
          </w:pPr>
        </w:p>
      </w:tc>
      <w:tc>
        <w:tcPr>
          <w:tcW w:w="3005" w:type="dxa"/>
        </w:tcPr>
        <w:p w14:paraId="4C50BAE7" w14:textId="77777777" w:rsidR="00064F2A" w:rsidRDefault="00064F2A" w:rsidP="00064F2A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4B396ADB" wp14:editId="74C52A8C">
                <wp:extent cx="952500" cy="190500"/>
                <wp:effectExtent l="0" t="0" r="0" b="0"/>
                <wp:docPr id="1131514933" name="Obraz 11315149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501F063C" w14:textId="77777777" w:rsidR="00064F2A" w:rsidRDefault="00064F2A" w:rsidP="00064F2A">
          <w:pPr>
            <w:pStyle w:val="Nagwek"/>
            <w:ind w:right="-115"/>
            <w:jc w:val="right"/>
          </w:pPr>
        </w:p>
      </w:tc>
    </w:tr>
  </w:tbl>
  <w:p w14:paraId="7B37FF54" w14:textId="77777777" w:rsidR="00064F2A" w:rsidRDefault="00064F2A" w:rsidP="00064F2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BD1FF" w14:textId="77777777" w:rsidR="00C92137" w:rsidRDefault="00C92137">
      <w:pPr>
        <w:spacing w:after="0" w:line="240" w:lineRule="auto"/>
      </w:pPr>
      <w:r>
        <w:separator/>
      </w:r>
    </w:p>
  </w:footnote>
  <w:footnote w:type="continuationSeparator" w:id="0">
    <w:p w14:paraId="77B2ED56" w14:textId="77777777" w:rsidR="00C92137" w:rsidRDefault="00C92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F0ED6" w14:textId="77777777" w:rsidR="00064F2A" w:rsidRDefault="00064F2A" w:rsidP="00064F2A">
    <w:pPr>
      <w:pStyle w:val="Nagwek"/>
      <w:jc w:val="center"/>
    </w:pPr>
    <w:r>
      <w:rPr>
        <w:noProof/>
      </w:rPr>
      <w:drawing>
        <wp:inline distT="0" distB="0" distL="0" distR="0" wp14:anchorId="2EEA6937" wp14:editId="71D31E2C">
          <wp:extent cx="5724524" cy="1219200"/>
          <wp:effectExtent l="0" t="0" r="0" b="0"/>
          <wp:docPr id="705432705" name="Obraz 705432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4524" cy="1219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299015C" w14:textId="77777777" w:rsidR="00AC4FA7" w:rsidRDefault="00AC4FA7" w:rsidP="00064F2A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D96"/>
    <w:rsid w:val="00064F2A"/>
    <w:rsid w:val="00071F29"/>
    <w:rsid w:val="00296B35"/>
    <w:rsid w:val="005E4278"/>
    <w:rsid w:val="00654EF7"/>
    <w:rsid w:val="00703EB6"/>
    <w:rsid w:val="00855D96"/>
    <w:rsid w:val="008E2CF7"/>
    <w:rsid w:val="00AA0080"/>
    <w:rsid w:val="00AC4FA7"/>
    <w:rsid w:val="00C92137"/>
    <w:rsid w:val="00CC7859"/>
    <w:rsid w:val="00E236BA"/>
    <w:rsid w:val="044A972C"/>
    <w:rsid w:val="0CC130F7"/>
    <w:rsid w:val="0CE79603"/>
    <w:rsid w:val="0F8C8F51"/>
    <w:rsid w:val="13F5E6D8"/>
    <w:rsid w:val="18C284A2"/>
    <w:rsid w:val="2A7372C9"/>
    <w:rsid w:val="2B277CFC"/>
    <w:rsid w:val="2C75195B"/>
    <w:rsid w:val="31D9AD14"/>
    <w:rsid w:val="33900B5E"/>
    <w:rsid w:val="3CD98D0C"/>
    <w:rsid w:val="448FAB29"/>
    <w:rsid w:val="4C7FA09A"/>
    <w:rsid w:val="591B28E2"/>
    <w:rsid w:val="5A0166B4"/>
    <w:rsid w:val="622E09FF"/>
    <w:rsid w:val="6A9C8B6D"/>
    <w:rsid w:val="76C708C5"/>
    <w:rsid w:val="7C8441A9"/>
    <w:rsid w:val="7DC49426"/>
    <w:rsid w:val="7F9DD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FC81E"/>
  <w15:chartTrackingRefBased/>
  <w15:docId w15:val="{EE5C683F-6EA5-43B1-B464-6885BA6D9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5D96"/>
    <w:pPr>
      <w:spacing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ijewska.ADM5BIS\Documents\Niestandardowe%20szablony%20pakietu%20Office\papier%20adm5%20(nag&#322;&#243;wek%20tylko%20na%201%20str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adm5 (nagłówek tylko na 1 str)</Template>
  <TotalTime>0</TotalTime>
  <Pages>2</Pages>
  <Words>115</Words>
  <Characters>691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Lijewska</dc:creator>
  <cp:keywords/>
  <dc:description/>
  <cp:lastModifiedBy>Katarzyna Lijewska</cp:lastModifiedBy>
  <cp:revision>2</cp:revision>
  <dcterms:created xsi:type="dcterms:W3CDTF">2026-02-04T12:26:00Z</dcterms:created>
  <dcterms:modified xsi:type="dcterms:W3CDTF">2026-02-04T12:26:00Z</dcterms:modified>
</cp:coreProperties>
</file>